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CCE92" w14:textId="7E79005C" w:rsidR="00A727CA" w:rsidRPr="00E41A15" w:rsidRDefault="0056159A" w:rsidP="00CE7AA2">
      <w:pPr>
        <w:pStyle w:val="Heading3"/>
        <w:rPr>
          <w:sz w:val="64"/>
          <w:szCs w:val="64"/>
        </w:rPr>
      </w:pPr>
      <w:r w:rsidRPr="0056159A">
        <w:rPr>
          <w:sz w:val="64"/>
          <w:szCs w:val="64"/>
        </w:rPr>
        <w:t xml:space="preserve">Probability </w:t>
      </w:r>
      <w:r w:rsidR="007C039D">
        <w:rPr>
          <w:sz w:val="64"/>
          <w:szCs w:val="64"/>
        </w:rPr>
        <w:t>practice</w:t>
      </w:r>
      <w:r w:rsidR="0092514D">
        <w:rPr>
          <w:sz w:val="64"/>
          <w:szCs w:val="64"/>
        </w:rPr>
        <w:t xml:space="preserve"> </w:t>
      </w:r>
      <w:r w:rsidRPr="0056159A">
        <w:rPr>
          <w:sz w:val="64"/>
          <w:szCs w:val="64"/>
        </w:rPr>
        <w:t>questions</w:t>
      </w:r>
    </w:p>
    <w:p w14:paraId="72BD8496" w14:textId="77777777" w:rsidR="006B79AD" w:rsidRPr="00A727CA" w:rsidRDefault="006B79AD" w:rsidP="007674B4">
      <w:pPr>
        <w:rPr>
          <w:sz w:val="4"/>
        </w:rPr>
      </w:pPr>
    </w:p>
    <w:p w14:paraId="6B946E9E" w14:textId="1712FB46" w:rsidR="00254534" w:rsidRDefault="00254534" w:rsidP="007674B4"/>
    <w:p w14:paraId="3864949E" w14:textId="4E3E629A" w:rsidR="001426FE" w:rsidRPr="007B1EDD" w:rsidRDefault="001426FE" w:rsidP="007674B4">
      <w:pPr>
        <w:rPr>
          <w:sz w:val="20"/>
          <w:szCs w:val="20"/>
        </w:rPr>
      </w:pPr>
    </w:p>
    <w:p w14:paraId="15718CBE" w14:textId="4A20199D" w:rsidR="007B1EDD" w:rsidRDefault="007B1EDD" w:rsidP="007674B4">
      <w:pPr>
        <w:rPr>
          <w:color w:val="000000" w:themeColor="text1"/>
          <w:kern w:val="24"/>
          <w:lang w:val="en-US"/>
        </w:rPr>
      </w:pPr>
      <w:r w:rsidRPr="00CE7AA2">
        <w:rPr>
          <w:color w:val="000000" w:themeColor="text1"/>
          <w:kern w:val="24"/>
          <w:lang w:val="en-US"/>
        </w:rPr>
        <w:t>There are 49 counters in a bag.</w:t>
      </w:r>
    </w:p>
    <w:p w14:paraId="4C8378B9" w14:textId="77777777" w:rsidR="007674B4" w:rsidRPr="00CE7AA2" w:rsidRDefault="007674B4" w:rsidP="007674B4">
      <w:pPr>
        <w:rPr>
          <w:color w:val="000000" w:themeColor="text1"/>
          <w:kern w:val="24"/>
          <w:lang w:val="en-US"/>
        </w:rPr>
      </w:pPr>
    </w:p>
    <w:p w14:paraId="3B6718C0" w14:textId="1E90304C" w:rsidR="008220F9" w:rsidRDefault="007B1EDD" w:rsidP="007674B4">
      <w:pPr>
        <w:spacing w:after="0" w:line="276" w:lineRule="auto"/>
        <w:rPr>
          <w:color w:val="000000" w:themeColor="text1"/>
          <w:kern w:val="24"/>
          <w:lang w:val="en-US"/>
        </w:rPr>
      </w:pPr>
      <w:r w:rsidRPr="00CE7AA2">
        <w:rPr>
          <w:color w:val="000000" w:themeColor="text1"/>
          <w:kern w:val="24"/>
          <w:lang w:val="en-US"/>
        </w:rPr>
        <w:t>20 of the counters are red.</w:t>
      </w:r>
      <w:r w:rsidR="007674B4">
        <w:rPr>
          <w:color w:val="000000" w:themeColor="text1"/>
          <w:kern w:val="24"/>
          <w:lang w:val="en-US"/>
        </w:rPr>
        <w:t xml:space="preserve"> </w:t>
      </w:r>
    </w:p>
    <w:p w14:paraId="76029908" w14:textId="4D7FD04E" w:rsidR="007B1EDD" w:rsidRDefault="007B1EDD" w:rsidP="007674B4">
      <w:pPr>
        <w:spacing w:after="0" w:line="276" w:lineRule="auto"/>
        <w:rPr>
          <w:color w:val="000000" w:themeColor="text1"/>
          <w:kern w:val="24"/>
          <w:lang w:val="en-US"/>
        </w:rPr>
      </w:pPr>
      <w:r w:rsidRPr="00CE7AA2">
        <w:rPr>
          <w:color w:val="000000" w:themeColor="text1"/>
          <w:kern w:val="24"/>
          <w:lang w:val="en-US"/>
        </w:rPr>
        <w:t>The rest of the counters are blue.</w:t>
      </w:r>
    </w:p>
    <w:p w14:paraId="334A7366" w14:textId="77777777" w:rsidR="007674B4" w:rsidRPr="00CE7AA2" w:rsidRDefault="007674B4" w:rsidP="00CE7AA2">
      <w:pPr>
        <w:spacing w:after="0" w:line="276" w:lineRule="auto"/>
        <w:rPr>
          <w:color w:val="000000" w:themeColor="text1"/>
          <w:kern w:val="24"/>
          <w:lang w:val="en-US"/>
        </w:rPr>
      </w:pPr>
    </w:p>
    <w:p w14:paraId="28AA0444" w14:textId="3E342EB3" w:rsidR="007B1EDD" w:rsidRDefault="007B1EDD" w:rsidP="007674B4">
      <w:pPr>
        <w:spacing w:before="120"/>
        <w:rPr>
          <w:color w:val="000000" w:themeColor="text1"/>
          <w:kern w:val="24"/>
          <w:lang w:val="en-US"/>
        </w:rPr>
      </w:pPr>
      <w:r w:rsidRPr="00CE7AA2">
        <w:rPr>
          <w:color w:val="000000" w:themeColor="text1"/>
          <w:kern w:val="24"/>
          <w:lang w:val="en-US"/>
        </w:rPr>
        <w:t>One of the counters is taken at random</w:t>
      </w:r>
      <w:r w:rsidR="00C64672">
        <w:rPr>
          <w:color w:val="000000" w:themeColor="text1"/>
          <w:kern w:val="24"/>
          <w:lang w:val="en-US"/>
        </w:rPr>
        <w:t>.</w:t>
      </w:r>
    </w:p>
    <w:p w14:paraId="72F0602B" w14:textId="77777777" w:rsidR="007674B4" w:rsidRPr="00CE7AA2" w:rsidRDefault="007674B4" w:rsidP="00CE7AA2">
      <w:pPr>
        <w:spacing w:before="120"/>
        <w:rPr>
          <w:color w:val="000000" w:themeColor="text1"/>
          <w:kern w:val="24"/>
          <w:lang w:val="en-US"/>
        </w:rPr>
      </w:pPr>
    </w:p>
    <w:p w14:paraId="39305899" w14:textId="1C70A656" w:rsidR="007B1EDD" w:rsidRPr="00CE7AA2" w:rsidRDefault="007B1EDD" w:rsidP="007674B4">
      <w:pPr>
        <w:rPr>
          <w:color w:val="000000" w:themeColor="text1"/>
          <w:kern w:val="24"/>
          <w:lang w:val="en-US"/>
        </w:rPr>
      </w:pPr>
      <w:r w:rsidRPr="00CE7AA2">
        <w:rPr>
          <w:color w:val="000000" w:themeColor="text1"/>
          <w:kern w:val="24"/>
          <w:lang w:val="en-US"/>
        </w:rPr>
        <w:t>Find the probability that the counter is blue.</w:t>
      </w:r>
    </w:p>
    <w:p w14:paraId="48291D50" w14:textId="77777777" w:rsidR="007B1EDD" w:rsidRPr="00DC0567" w:rsidRDefault="007B1EDD" w:rsidP="0025651C"/>
    <w:p w14:paraId="47903F43" w14:textId="77777777" w:rsidR="007B1EDD" w:rsidRPr="00DC0567" w:rsidRDefault="007B1EDD" w:rsidP="0025651C"/>
    <w:p w14:paraId="0AF7DF3F" w14:textId="77777777" w:rsidR="007B1EDD" w:rsidRPr="00DC0567" w:rsidRDefault="007B1EDD" w:rsidP="0025651C"/>
    <w:p w14:paraId="369CC508" w14:textId="3910B952" w:rsidR="007B1EDD" w:rsidRPr="00DC0567" w:rsidRDefault="007B1EDD" w:rsidP="0025651C"/>
    <w:p w14:paraId="6FCD4842" w14:textId="77777777" w:rsidR="008C0FAD" w:rsidRPr="00DC0567" w:rsidRDefault="008C0FAD" w:rsidP="00CE7AA2"/>
    <w:p w14:paraId="1B1E21E5" w14:textId="26778996" w:rsidR="007B1EDD" w:rsidRDefault="007B1EDD" w:rsidP="0025651C"/>
    <w:p w14:paraId="52E5FAC2" w14:textId="77777777" w:rsidR="00CE7AA2" w:rsidRPr="00DC0567" w:rsidRDefault="00CE7AA2" w:rsidP="0025651C"/>
    <w:p w14:paraId="1E4509E2" w14:textId="77777777" w:rsidR="007B1EDD" w:rsidRPr="00DC0567" w:rsidRDefault="007B1EDD" w:rsidP="0025651C"/>
    <w:p w14:paraId="56E2C3A5" w14:textId="77777777" w:rsidR="007B1EDD" w:rsidRPr="00DC0567" w:rsidRDefault="007B1EDD" w:rsidP="0025651C"/>
    <w:p w14:paraId="2B7A02C2" w14:textId="77777777" w:rsidR="007B1EDD" w:rsidRPr="00DC0567" w:rsidRDefault="007B1EDD" w:rsidP="0025651C"/>
    <w:p w14:paraId="66DAC082" w14:textId="77777777" w:rsidR="007B1EDD" w:rsidRPr="00DC0567" w:rsidRDefault="007B1EDD" w:rsidP="0025651C"/>
    <w:p w14:paraId="48C11E3E" w14:textId="77777777" w:rsidR="007B1EDD" w:rsidRPr="00DC0567" w:rsidRDefault="007B1EDD" w:rsidP="0025651C"/>
    <w:p w14:paraId="4DC0806D" w14:textId="77777777" w:rsidR="007B1EDD" w:rsidRPr="00DC0567" w:rsidRDefault="007B1EDD" w:rsidP="0025651C"/>
    <w:p w14:paraId="74A0E9FE" w14:textId="77777777" w:rsidR="007B1EDD" w:rsidRPr="00DC0567" w:rsidRDefault="007B1EDD" w:rsidP="0025651C"/>
    <w:p w14:paraId="47874E22" w14:textId="77777777" w:rsidR="007B1EDD" w:rsidRPr="00DC0567" w:rsidRDefault="007B1EDD" w:rsidP="0025651C"/>
    <w:p w14:paraId="5CCCD526" w14:textId="77777777" w:rsidR="007B1EDD" w:rsidRPr="00DC0567" w:rsidRDefault="007B1EDD" w:rsidP="0025651C"/>
    <w:p w14:paraId="354188F7" w14:textId="3F23EB3B" w:rsidR="007B1EDD" w:rsidRDefault="007B1EDD" w:rsidP="0025651C"/>
    <w:p w14:paraId="60041118" w14:textId="77777777" w:rsidR="003F43FD" w:rsidRPr="00DC0567" w:rsidRDefault="003F43FD" w:rsidP="0025651C"/>
    <w:p w14:paraId="0A3502E2" w14:textId="77777777" w:rsidR="007B1EDD" w:rsidRPr="00DC0567" w:rsidRDefault="007B1EDD" w:rsidP="0025651C"/>
    <w:p w14:paraId="07F72697" w14:textId="77777777" w:rsidR="007B1EDD" w:rsidRPr="00DC0567" w:rsidRDefault="007B1EDD" w:rsidP="0025651C"/>
    <w:p w14:paraId="12499202" w14:textId="77777777" w:rsidR="007B1EDD" w:rsidRPr="00DC0567" w:rsidRDefault="007B1EDD" w:rsidP="007B1EDD">
      <w:r w:rsidRPr="00DC0567">
        <w:t>An ordinary fair dice is thrown once.</w:t>
      </w:r>
    </w:p>
    <w:p w14:paraId="2B730D0D" w14:textId="77777777" w:rsidR="007B1EDD" w:rsidRPr="00DC0567" w:rsidRDefault="007B1EDD" w:rsidP="007B1EDD"/>
    <w:p w14:paraId="77C879A5" w14:textId="5BD1D850" w:rsidR="007B1EDD" w:rsidRPr="00CE7AA2" w:rsidRDefault="007B1EDD" w:rsidP="007B1EDD">
      <w:r w:rsidRPr="00DC0567">
        <w:t>On the probability scale below, mark with a cross (×) the probability that the dice lands on an odd number.</w:t>
      </w:r>
    </w:p>
    <w:p w14:paraId="75D13000" w14:textId="4B0216AC" w:rsidR="008C0FAD" w:rsidRPr="00DC0567" w:rsidRDefault="008C0FAD" w:rsidP="007B1EDD"/>
    <w:p w14:paraId="60EFAB8C" w14:textId="2A2C90C3" w:rsidR="007B1EDD" w:rsidRPr="00DC0567" w:rsidRDefault="00CE7AA2" w:rsidP="007B1EDD">
      <w:r w:rsidRPr="00CE7AA2">
        <w:rPr>
          <w:noProof/>
        </w:rPr>
        <w:drawing>
          <wp:anchor distT="0" distB="0" distL="114300" distR="114300" simplePos="0" relativeHeight="251660288" behindDoc="0" locked="0" layoutInCell="1" allowOverlap="1" wp14:anchorId="0A8138AB" wp14:editId="6A451264">
            <wp:simplePos x="0" y="0"/>
            <wp:positionH relativeFrom="column">
              <wp:posOffset>-190500</wp:posOffset>
            </wp:positionH>
            <wp:positionV relativeFrom="paragraph">
              <wp:posOffset>1012825</wp:posOffset>
            </wp:positionV>
            <wp:extent cx="5727700" cy="365760"/>
            <wp:effectExtent l="0" t="0" r="6350" b="0"/>
            <wp:wrapNone/>
            <wp:docPr id="3" name="table">
              <a:extLst xmlns:a="http://schemas.openxmlformats.org/drawingml/2006/main">
                <a:ext uri="{FF2B5EF4-FFF2-40B4-BE49-F238E27FC236}">
                  <a16:creationId xmlns:a16="http://schemas.microsoft.com/office/drawing/2014/main" id="{346FB544-0068-DD25-9DFA-8870DDFC05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able">
                      <a:extLst>
                        <a:ext uri="{FF2B5EF4-FFF2-40B4-BE49-F238E27FC236}">
                          <a16:creationId xmlns:a16="http://schemas.microsoft.com/office/drawing/2014/main" id="{346FB544-0068-DD25-9DFA-8870DDFC05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7AA2">
        <w:rPr>
          <w:noProof/>
        </w:rPr>
        <w:drawing>
          <wp:anchor distT="0" distB="0" distL="114300" distR="114300" simplePos="0" relativeHeight="251659264" behindDoc="0" locked="0" layoutInCell="1" allowOverlap="1" wp14:anchorId="56547DA8" wp14:editId="2C0C2DC8">
            <wp:simplePos x="0" y="0"/>
            <wp:positionH relativeFrom="column">
              <wp:posOffset>-77470</wp:posOffset>
            </wp:positionH>
            <wp:positionV relativeFrom="paragraph">
              <wp:posOffset>50800</wp:posOffset>
            </wp:positionV>
            <wp:extent cx="5727700" cy="466090"/>
            <wp:effectExtent l="0" t="0" r="6350" b="0"/>
            <wp:wrapNone/>
            <wp:docPr id="4" name="table" descr="Shape&#10;&#10;Description automatically generated with medium confidence">
              <a:extLst xmlns:a="http://schemas.openxmlformats.org/drawingml/2006/main">
                <a:ext uri="{FF2B5EF4-FFF2-40B4-BE49-F238E27FC236}">
                  <a16:creationId xmlns:a16="http://schemas.microsoft.com/office/drawing/2014/main" id="{1808A6DD-F16B-E371-AF32-510251900B1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table" descr="Shape&#10;&#10;Description automatically generated with medium confidence">
                      <a:extLst>
                        <a:ext uri="{FF2B5EF4-FFF2-40B4-BE49-F238E27FC236}">
                          <a16:creationId xmlns:a16="http://schemas.microsoft.com/office/drawing/2014/main" id="{1808A6DD-F16B-E371-AF32-510251900B1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466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94F665" w14:textId="16CB3021" w:rsidR="007B1EDD" w:rsidRPr="00DC0567" w:rsidRDefault="007B1EDD" w:rsidP="008C0FAD"/>
    <w:p w14:paraId="188BAEFB" w14:textId="77777777" w:rsidR="008C0FAD" w:rsidRPr="00CE7AA2" w:rsidRDefault="008C0FAD" w:rsidP="00CE7AA2"/>
    <w:p w14:paraId="211801E8" w14:textId="77777777" w:rsidR="008C0FAD" w:rsidRPr="00CE7AA2" w:rsidRDefault="008C0FAD" w:rsidP="00CE7AA2"/>
    <w:p w14:paraId="1EBD670C" w14:textId="77777777" w:rsidR="007B1EDD" w:rsidRPr="00DC0567" w:rsidRDefault="007B1EDD" w:rsidP="007B1EDD"/>
    <w:p w14:paraId="6326EF7B" w14:textId="77777777" w:rsidR="007B1EDD" w:rsidRPr="00DC0567" w:rsidRDefault="007B1EDD" w:rsidP="007B1EDD"/>
    <w:p w14:paraId="67BE1D65" w14:textId="77777777" w:rsidR="007B1EDD" w:rsidRPr="00DC0567" w:rsidRDefault="007B1EDD" w:rsidP="007B1EDD"/>
    <w:p w14:paraId="037A921F" w14:textId="77777777" w:rsidR="007B1EDD" w:rsidRPr="00DC0567" w:rsidRDefault="007B1EDD" w:rsidP="007B1EDD"/>
    <w:p w14:paraId="10446E5B" w14:textId="77777777" w:rsidR="007B1EDD" w:rsidRPr="00DC0567" w:rsidRDefault="007B1EDD" w:rsidP="007B1EDD"/>
    <w:p w14:paraId="1FF5B8C1" w14:textId="1C646E39" w:rsidR="007B1EDD" w:rsidRPr="00DC0567" w:rsidRDefault="007B1EDD" w:rsidP="007B1EDD">
      <w:r w:rsidRPr="00DC0567">
        <w:t>Write down the probability that the dice lands on a number greater than 4</w:t>
      </w:r>
      <w:r w:rsidR="008C0FAD" w:rsidRPr="00CE7AA2">
        <w:t>.</w:t>
      </w:r>
    </w:p>
    <w:p w14:paraId="74A0D3F9" w14:textId="49095BB6" w:rsidR="007B1EDD" w:rsidRPr="00DC0567" w:rsidRDefault="007B1EDD" w:rsidP="0025651C"/>
    <w:p w14:paraId="071026F1" w14:textId="11B2AC84" w:rsidR="007B1EDD" w:rsidRPr="00DC0567" w:rsidRDefault="007B1EDD" w:rsidP="0025651C"/>
    <w:p w14:paraId="322B5DB8" w14:textId="77777777" w:rsidR="007B1EDD" w:rsidRPr="00DC0567" w:rsidRDefault="007B1EDD" w:rsidP="0025651C"/>
    <w:p w14:paraId="306AF3EE" w14:textId="11099152" w:rsidR="007B1EDD" w:rsidRPr="00DC0567" w:rsidRDefault="007B1EDD" w:rsidP="0025651C"/>
    <w:p w14:paraId="3718AF49" w14:textId="77777777" w:rsidR="007B1EDD" w:rsidRPr="00DC0567" w:rsidRDefault="007B1EDD" w:rsidP="0025651C"/>
    <w:p w14:paraId="477BC009" w14:textId="77777777" w:rsidR="007B1EDD" w:rsidRPr="00DC0567" w:rsidRDefault="007B1EDD" w:rsidP="0025651C"/>
    <w:p w14:paraId="49E5D1A0" w14:textId="77777777" w:rsidR="007B1EDD" w:rsidRPr="00DC0567" w:rsidRDefault="007B1EDD" w:rsidP="0025651C"/>
    <w:p w14:paraId="0EE1D28F" w14:textId="77777777" w:rsidR="007B1EDD" w:rsidRPr="00DC0567" w:rsidRDefault="007B1EDD" w:rsidP="0025651C"/>
    <w:p w14:paraId="2058DCE3" w14:textId="77777777" w:rsidR="007B1EDD" w:rsidRPr="00DC0567" w:rsidRDefault="007B1EDD" w:rsidP="0025651C"/>
    <w:p w14:paraId="120ABD9E" w14:textId="77777777" w:rsidR="007B1EDD" w:rsidRPr="00DC0567" w:rsidRDefault="007B1EDD" w:rsidP="0025651C"/>
    <w:p w14:paraId="7A1816F9" w14:textId="2ACF3283" w:rsidR="007674B4" w:rsidRDefault="007674B4">
      <w:pPr>
        <w:spacing w:after="0"/>
      </w:pPr>
      <w:r>
        <w:br w:type="page"/>
      </w:r>
    </w:p>
    <w:p w14:paraId="54E681DB" w14:textId="61EDCC5E" w:rsidR="007B1EDD" w:rsidRDefault="007B1EDD" w:rsidP="007B1EDD">
      <w:r w:rsidRPr="00DC0567">
        <w:lastRenderedPageBreak/>
        <w:t>A scout group has a raffle to raise money for charity.</w:t>
      </w:r>
    </w:p>
    <w:p w14:paraId="7AC61AD2" w14:textId="77777777" w:rsidR="007674B4" w:rsidRPr="00DC0567" w:rsidRDefault="007674B4" w:rsidP="007B1EDD"/>
    <w:p w14:paraId="1E222AAF" w14:textId="77777777" w:rsidR="007B1EDD" w:rsidRPr="00DC0567" w:rsidRDefault="007B1EDD" w:rsidP="007B1EDD">
      <w:r w:rsidRPr="00DC0567">
        <w:t>There is 1 prize to be won in the raffle.</w:t>
      </w:r>
    </w:p>
    <w:p w14:paraId="437EA125" w14:textId="77777777" w:rsidR="007B1EDD" w:rsidRPr="00DC0567" w:rsidRDefault="007B1EDD" w:rsidP="007B1EDD"/>
    <w:p w14:paraId="2AE1F44A" w14:textId="78613015" w:rsidR="007B1EDD" w:rsidRPr="00DC0567" w:rsidRDefault="007B1EDD" w:rsidP="007B1EDD">
      <w:r w:rsidRPr="00DC0567">
        <w:t>Laura buys 12 raffle tickets.</w:t>
      </w:r>
    </w:p>
    <w:p w14:paraId="1122A002" w14:textId="77777777" w:rsidR="007B1EDD" w:rsidRPr="00DC0567" w:rsidRDefault="007B1EDD" w:rsidP="007B1EDD"/>
    <w:p w14:paraId="5AC3ADAB" w14:textId="7AAB1A73" w:rsidR="007B1EDD" w:rsidRPr="00DC0567" w:rsidRDefault="007B1EDD" w:rsidP="007B1EDD">
      <w:r w:rsidRPr="00DC0567">
        <w:t>A total of 350 raffle tickets are sold.</w:t>
      </w:r>
    </w:p>
    <w:p w14:paraId="1FEA6D0A" w14:textId="77777777" w:rsidR="007B1EDD" w:rsidRPr="00DC0567" w:rsidRDefault="007B1EDD" w:rsidP="007B1EDD"/>
    <w:p w14:paraId="05A63690" w14:textId="02A4E107" w:rsidR="0025651C" w:rsidRPr="00DC0567" w:rsidRDefault="007B1EDD" w:rsidP="007B1EDD">
      <w:r w:rsidRPr="00DC0567">
        <w:t xml:space="preserve">Find the probability that Laura does </w:t>
      </w:r>
      <w:r w:rsidRPr="00CE7AA2">
        <w:t>not</w:t>
      </w:r>
      <w:r w:rsidRPr="00DC0567">
        <w:t xml:space="preserve"> win the prize.</w:t>
      </w:r>
    </w:p>
    <w:p w14:paraId="474FA758" w14:textId="55D3B34F" w:rsidR="007B1EDD" w:rsidRPr="00DC0567" w:rsidRDefault="007B1EDD" w:rsidP="007B1EDD"/>
    <w:p w14:paraId="3592BD75" w14:textId="597B1096" w:rsidR="007B1EDD" w:rsidRPr="00DC0567" w:rsidRDefault="007B1EDD" w:rsidP="007B1EDD"/>
    <w:p w14:paraId="61383796" w14:textId="7D779EE4" w:rsidR="007B1EDD" w:rsidRPr="00CE7AA2" w:rsidRDefault="007B1EDD" w:rsidP="007B1EDD"/>
    <w:p w14:paraId="711782F1" w14:textId="77777777" w:rsidR="008C0FAD" w:rsidRPr="00DC0567" w:rsidRDefault="008C0FAD" w:rsidP="007B1EDD"/>
    <w:p w14:paraId="16D72284" w14:textId="5653DD5F" w:rsidR="007B1EDD" w:rsidRPr="00DC0567" w:rsidRDefault="007B1EDD" w:rsidP="007B1EDD"/>
    <w:sectPr w:rsidR="007B1EDD" w:rsidRPr="00DC0567" w:rsidSect="0092514D">
      <w:headerReference w:type="default" r:id="rId13"/>
      <w:footerReference w:type="default" r:id="rId14"/>
      <w:pgSz w:w="11900" w:h="16840"/>
      <w:pgMar w:top="1134" w:right="1127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0C6DD" w14:textId="77777777" w:rsidR="00FF130E" w:rsidRDefault="00FF130E" w:rsidP="00F96C86">
      <w:r>
        <w:separator/>
      </w:r>
    </w:p>
  </w:endnote>
  <w:endnote w:type="continuationSeparator" w:id="0">
    <w:p w14:paraId="578BE2C3" w14:textId="77777777" w:rsidR="00FF130E" w:rsidRDefault="00FF130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71BC1" w14:textId="24A3E8BA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6A57" w14:textId="77777777" w:rsidR="00FF130E" w:rsidRDefault="00FF130E" w:rsidP="00F96C86">
      <w:r>
        <w:separator/>
      </w:r>
    </w:p>
  </w:footnote>
  <w:footnote w:type="continuationSeparator" w:id="0">
    <w:p w14:paraId="526FC3A7" w14:textId="77777777" w:rsidR="00FF130E" w:rsidRDefault="00FF130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77ED" w14:textId="77777777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5FB03397" wp14:editId="05B80AD7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12" name="Picture 12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0848B90" wp14:editId="77EAC24A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3" name="Picture 1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042C8CD2" wp14:editId="3C22FD93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4" name="Picture 14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446A23A" w14:textId="77777777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61996229">
    <w:abstractNumId w:val="31"/>
  </w:num>
  <w:num w:numId="2" w16cid:durableId="1943873030">
    <w:abstractNumId w:val="33"/>
  </w:num>
  <w:num w:numId="3" w16cid:durableId="1034379190">
    <w:abstractNumId w:val="13"/>
  </w:num>
  <w:num w:numId="4" w16cid:durableId="2122604249">
    <w:abstractNumId w:val="28"/>
  </w:num>
  <w:num w:numId="5" w16cid:durableId="826287140">
    <w:abstractNumId w:val="43"/>
  </w:num>
  <w:num w:numId="6" w16cid:durableId="1924559544">
    <w:abstractNumId w:val="25"/>
  </w:num>
  <w:num w:numId="7" w16cid:durableId="442963112">
    <w:abstractNumId w:val="39"/>
  </w:num>
  <w:num w:numId="8" w16cid:durableId="687222781">
    <w:abstractNumId w:val="29"/>
  </w:num>
  <w:num w:numId="9" w16cid:durableId="1539506283">
    <w:abstractNumId w:val="18"/>
  </w:num>
  <w:num w:numId="10" w16cid:durableId="1410614554">
    <w:abstractNumId w:val="40"/>
  </w:num>
  <w:num w:numId="11" w16cid:durableId="1087071186">
    <w:abstractNumId w:val="21"/>
  </w:num>
  <w:num w:numId="12" w16cid:durableId="1289623794">
    <w:abstractNumId w:val="44"/>
  </w:num>
  <w:num w:numId="13" w16cid:durableId="1529949090">
    <w:abstractNumId w:val="16"/>
  </w:num>
  <w:num w:numId="14" w16cid:durableId="1309702539">
    <w:abstractNumId w:val="15"/>
  </w:num>
  <w:num w:numId="15" w16cid:durableId="1060862621">
    <w:abstractNumId w:val="20"/>
  </w:num>
  <w:num w:numId="16" w16cid:durableId="860627197">
    <w:abstractNumId w:val="0"/>
  </w:num>
  <w:num w:numId="17" w16cid:durableId="1196654266">
    <w:abstractNumId w:val="1"/>
  </w:num>
  <w:num w:numId="18" w16cid:durableId="150223095">
    <w:abstractNumId w:val="2"/>
  </w:num>
  <w:num w:numId="19" w16cid:durableId="231277139">
    <w:abstractNumId w:val="3"/>
  </w:num>
  <w:num w:numId="20" w16cid:durableId="1567300975">
    <w:abstractNumId w:val="8"/>
  </w:num>
  <w:num w:numId="21" w16cid:durableId="1609199115">
    <w:abstractNumId w:val="4"/>
  </w:num>
  <w:num w:numId="22" w16cid:durableId="1077896231">
    <w:abstractNumId w:val="5"/>
  </w:num>
  <w:num w:numId="23" w16cid:durableId="1383165293">
    <w:abstractNumId w:val="6"/>
  </w:num>
  <w:num w:numId="24" w16cid:durableId="1863471340">
    <w:abstractNumId w:val="7"/>
  </w:num>
  <w:num w:numId="25" w16cid:durableId="1417945388">
    <w:abstractNumId w:val="9"/>
  </w:num>
  <w:num w:numId="26" w16cid:durableId="1272471521">
    <w:abstractNumId w:val="14"/>
  </w:num>
  <w:num w:numId="27" w16cid:durableId="619528041">
    <w:abstractNumId w:val="22"/>
  </w:num>
  <w:num w:numId="28" w16cid:durableId="556284855">
    <w:abstractNumId w:val="34"/>
  </w:num>
  <w:num w:numId="29" w16cid:durableId="193691606">
    <w:abstractNumId w:val="37"/>
  </w:num>
  <w:num w:numId="30" w16cid:durableId="1108044377">
    <w:abstractNumId w:val="30"/>
  </w:num>
  <w:num w:numId="31" w16cid:durableId="348794495">
    <w:abstractNumId w:val="26"/>
  </w:num>
  <w:num w:numId="32" w16cid:durableId="1752047504">
    <w:abstractNumId w:val="42"/>
  </w:num>
  <w:num w:numId="33" w16cid:durableId="917253312">
    <w:abstractNumId w:val="10"/>
  </w:num>
  <w:num w:numId="34" w16cid:durableId="1253467487">
    <w:abstractNumId w:val="12"/>
  </w:num>
  <w:num w:numId="35" w16cid:durableId="110978788">
    <w:abstractNumId w:val="24"/>
  </w:num>
  <w:num w:numId="36" w16cid:durableId="1868786725">
    <w:abstractNumId w:val="41"/>
  </w:num>
  <w:num w:numId="37" w16cid:durableId="1710760535">
    <w:abstractNumId w:val="38"/>
  </w:num>
  <w:num w:numId="38" w16cid:durableId="839076425">
    <w:abstractNumId w:val="17"/>
  </w:num>
  <w:num w:numId="39" w16cid:durableId="493105341">
    <w:abstractNumId w:val="27"/>
  </w:num>
  <w:num w:numId="40" w16cid:durableId="1621759005">
    <w:abstractNumId w:val="19"/>
  </w:num>
  <w:num w:numId="41" w16cid:durableId="1957370247">
    <w:abstractNumId w:val="36"/>
  </w:num>
  <w:num w:numId="42" w16cid:durableId="762998089">
    <w:abstractNumId w:val="35"/>
  </w:num>
  <w:num w:numId="43" w16cid:durableId="357659729">
    <w:abstractNumId w:val="32"/>
  </w:num>
  <w:num w:numId="44" w16cid:durableId="128211436">
    <w:abstractNumId w:val="23"/>
  </w:num>
  <w:num w:numId="45" w16cid:durableId="58722905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9A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489A"/>
    <w:rsid w:val="000E59C3"/>
    <w:rsid w:val="00103FA2"/>
    <w:rsid w:val="00114864"/>
    <w:rsid w:val="001426FE"/>
    <w:rsid w:val="00146339"/>
    <w:rsid w:val="00153936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5AE1"/>
    <w:rsid w:val="00255C79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43FD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6159A"/>
    <w:rsid w:val="005649E8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F23CC"/>
    <w:rsid w:val="00720115"/>
    <w:rsid w:val="00736519"/>
    <w:rsid w:val="00755C2E"/>
    <w:rsid w:val="00765C0F"/>
    <w:rsid w:val="007674B4"/>
    <w:rsid w:val="00775890"/>
    <w:rsid w:val="00795759"/>
    <w:rsid w:val="007B1EDD"/>
    <w:rsid w:val="007C039D"/>
    <w:rsid w:val="007C2BB7"/>
    <w:rsid w:val="007D13E0"/>
    <w:rsid w:val="007D556D"/>
    <w:rsid w:val="007D7C49"/>
    <w:rsid w:val="007E456E"/>
    <w:rsid w:val="008220F9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C0FAD"/>
    <w:rsid w:val="008D7394"/>
    <w:rsid w:val="008D782B"/>
    <w:rsid w:val="008E497A"/>
    <w:rsid w:val="0090114C"/>
    <w:rsid w:val="00923BF3"/>
    <w:rsid w:val="0092514D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B3918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B5594"/>
    <w:rsid w:val="00BC3620"/>
    <w:rsid w:val="00BC73E7"/>
    <w:rsid w:val="00BE03CE"/>
    <w:rsid w:val="00BF5DA1"/>
    <w:rsid w:val="00BF6268"/>
    <w:rsid w:val="00BF6E23"/>
    <w:rsid w:val="00C10B03"/>
    <w:rsid w:val="00C26896"/>
    <w:rsid w:val="00C327F1"/>
    <w:rsid w:val="00C44410"/>
    <w:rsid w:val="00C44953"/>
    <w:rsid w:val="00C45DED"/>
    <w:rsid w:val="00C64672"/>
    <w:rsid w:val="00C7505C"/>
    <w:rsid w:val="00C91A7E"/>
    <w:rsid w:val="00CA3048"/>
    <w:rsid w:val="00CB15B5"/>
    <w:rsid w:val="00CB5D5A"/>
    <w:rsid w:val="00CD0B85"/>
    <w:rsid w:val="00CE7AA2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0567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01D8"/>
    <w:rsid w:val="00E72648"/>
    <w:rsid w:val="00E73E97"/>
    <w:rsid w:val="00E77BA2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226E"/>
    <w:rsid w:val="00FB307C"/>
    <w:rsid w:val="00FB3A84"/>
    <w:rsid w:val="00FB6507"/>
    <w:rsid w:val="00FC61B5"/>
    <w:rsid w:val="00FE7F7B"/>
    <w:rsid w:val="00FF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3E518A2"/>
  <w15:docId w15:val="{67453117-36A2-435C-AC71-8D819A635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ynet\Documents\Custom%20Office%20Templates\ETF%20handout%20template_portrai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purl.org/dc/terms/"/>
    <ds:schemaRef ds:uri="http://schemas.microsoft.com/office/2006/documentManagement/types"/>
    <ds:schemaRef ds:uri="cf8cbe2d-0e71-4d38-8f38-c3c6c5b56cd4"/>
    <ds:schemaRef ds:uri="http://purl.org/dc/elements/1.1/"/>
    <ds:schemaRef ds:uri="http://schemas.microsoft.com/office/2006/metadata/properties"/>
    <ds:schemaRef ds:uri="83bdd42b-fb02-46fb-bb6b-b0ca0d8ae6de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ETF handout template_portrait</Template>
  <TotalTime>2</TotalTime>
  <Pages>3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717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Lynette Woodward</dc:creator>
  <cp:keywords/>
  <dc:description/>
  <cp:lastModifiedBy>Elizabeth Parker</cp:lastModifiedBy>
  <cp:revision>4</cp:revision>
  <cp:lastPrinted>2023-03-29T13:26:00Z</cp:lastPrinted>
  <dcterms:created xsi:type="dcterms:W3CDTF">2023-03-22T17:42:00Z</dcterms:created>
  <dcterms:modified xsi:type="dcterms:W3CDTF">2023-03-29T13:26:00Z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